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B71F36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076176">
        <w:rPr>
          <w:rFonts w:ascii="Times New Roman CYR" w:hAnsi="Times New Roman CYR" w:cs="Times New Roman CYR"/>
          <w:sz w:val="24"/>
          <w:szCs w:val="24"/>
        </w:rPr>
        <w:t>6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B83432" w:rsidRPr="00B83432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97DE3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97DE3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Pr="000544BA" w:rsidRDefault="00C708B8" w:rsidP="00B71F36">
            <w:pPr>
              <w:ind w:firstLine="567"/>
              <w:jc w:val="both"/>
              <w:rPr>
                <w:bCs/>
                <w:sz w:val="25"/>
                <w:szCs w:val="25"/>
              </w:rPr>
            </w:pPr>
            <w:bookmarkStart w:id="0" w:name="_GoBack"/>
            <w:bookmarkEnd w:id="0"/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DE3" w:rsidRDefault="00F97DE3" w:rsidP="00E64165">
      <w:r>
        <w:separator/>
      </w:r>
    </w:p>
  </w:endnote>
  <w:endnote w:type="continuationSeparator" w:id="0">
    <w:p w:rsidR="00F97DE3" w:rsidRDefault="00F97DE3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DE3" w:rsidRDefault="00F97DE3" w:rsidP="00E64165">
      <w:r>
        <w:separator/>
      </w:r>
    </w:p>
  </w:footnote>
  <w:footnote w:type="continuationSeparator" w:id="0">
    <w:p w:rsidR="00F97DE3" w:rsidRDefault="00F97DE3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76176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3F39EA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07C7D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92D60"/>
    <w:rsid w:val="009F06D4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71F36"/>
    <w:rsid w:val="00B83432"/>
    <w:rsid w:val="00B907B9"/>
    <w:rsid w:val="00C240A6"/>
    <w:rsid w:val="00C3217A"/>
    <w:rsid w:val="00C35102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97DE3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kodeks://link/d?nd=1200084849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561CB-92B4-4AD9-97A0-DEF3F9BE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82F2B836</Template>
  <TotalTime>139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kimvy</cp:lastModifiedBy>
  <cp:revision>28</cp:revision>
  <cp:lastPrinted>2019-02-19T11:36:00Z</cp:lastPrinted>
  <dcterms:created xsi:type="dcterms:W3CDTF">2024-03-25T13:11:00Z</dcterms:created>
  <dcterms:modified xsi:type="dcterms:W3CDTF">2026-08-31T10:52:00Z</dcterms:modified>
</cp:coreProperties>
</file>